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CDC64B" w14:textId="47BA7311" w:rsidR="00244AFA" w:rsidRPr="008D0AE1" w:rsidRDefault="00244AFA" w:rsidP="00244A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WG4 Meeting #113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R4-2417556</w:t>
      </w:r>
    </w:p>
    <w:p w14:paraId="1E3CF0DB" w14:textId="77777777" w:rsidR="00244AFA" w:rsidRPr="008D0AE1" w:rsidRDefault="00244AFA" w:rsidP="00244A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D0AE1">
        <w:rPr>
          <w:rFonts w:ascii="Arial" w:eastAsia="SimSun" w:hAnsi="Arial" w:cs="Times New Roman"/>
          <w:b/>
          <w:sz w:val="24"/>
          <w:szCs w:val="20"/>
        </w:rPr>
        <w:t>Orlando, US, Nov 18</w:t>
      </w:r>
      <w:r>
        <w:rPr>
          <w:rFonts w:ascii="Arial" w:eastAsia="SimSun" w:hAnsi="Arial" w:cs="Times New Roman"/>
          <w:b/>
          <w:sz w:val="24"/>
          <w:szCs w:val="20"/>
        </w:rPr>
        <w:t>th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 – Nov 22</w:t>
      </w:r>
      <w:r>
        <w:rPr>
          <w:rFonts w:ascii="Arial" w:eastAsia="SimSun" w:hAnsi="Arial" w:cs="Times New Roman"/>
          <w:b/>
          <w:sz w:val="24"/>
          <w:szCs w:val="20"/>
        </w:rPr>
        <w:t>nd</w:t>
      </w:r>
      <w:r w:rsidRPr="008D0AE1">
        <w:rPr>
          <w:rFonts w:ascii="Arial" w:eastAsia="SimSun" w:hAnsi="Arial" w:cs="Times New Roman"/>
          <w:b/>
          <w:sz w:val="24"/>
          <w:szCs w:val="20"/>
        </w:rPr>
        <w:t>, 2024</w:t>
      </w:r>
    </w:p>
    <w:bookmarkEnd w:id="0"/>
    <w:bookmarkEnd w:id="1"/>
    <w:p w14:paraId="54F356F7" w14:textId="77777777" w:rsidR="00841BCD" w:rsidRPr="0077545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65C31FA" w14:textId="77777777" w:rsidR="00841BCD" w:rsidRPr="0077545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69F5FB0A" w14:textId="0502C2C2" w:rsidR="00841BCD" w:rsidRPr="0077545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0C403F" w:rsidRPr="000C403F">
        <w:rPr>
          <w:rFonts w:ascii="Arial" w:eastAsia="Calibri" w:hAnsi="Arial" w:cs="Arial"/>
          <w:b/>
          <w:bCs/>
          <w:sz w:val="24"/>
        </w:rPr>
        <w:t>Discussion on General Items on SCM SI</w:t>
      </w:r>
    </w:p>
    <w:p w14:paraId="1CACA9D1" w14:textId="7CAD744A" w:rsidR="00841BCD" w:rsidRPr="0077545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 w:rsidR="00244AFA">
        <w:rPr>
          <w:rFonts w:ascii="Arial" w:eastAsia="MS Mincho" w:hAnsi="Arial" w:cs="Arial"/>
          <w:b/>
          <w:bCs/>
          <w:sz w:val="24"/>
          <w:szCs w:val="20"/>
        </w:rPr>
        <w:t>7</w:t>
      </w:r>
      <w:r w:rsidR="00C9351C" w:rsidRPr="0077545B">
        <w:rPr>
          <w:rFonts w:ascii="Arial" w:eastAsia="MS Mincho" w:hAnsi="Arial" w:cs="Arial"/>
          <w:b/>
          <w:bCs/>
          <w:sz w:val="24"/>
          <w:szCs w:val="20"/>
        </w:rPr>
        <w:t>.14.1</w:t>
      </w:r>
    </w:p>
    <w:p w14:paraId="26FB8215" w14:textId="09605D82" w:rsidR="00D66188" w:rsidRPr="0077545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1F6BE7">
        <w:rPr>
          <w:rFonts w:ascii="Arial" w:eastAsia="Calibri" w:hAnsi="Arial" w:cs="Arial"/>
          <w:b/>
          <w:bCs/>
          <w:sz w:val="24"/>
        </w:rPr>
        <w:t>Discussion</w:t>
      </w:r>
    </w:p>
    <w:p w14:paraId="19BA1A3A" w14:textId="77777777" w:rsidR="00E323E9" w:rsidRPr="0077545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841BCD" w:rsidRPr="0077545B" w:rsidRDefault="00841BCD" w:rsidP="00A37002">
      <w:pPr>
        <w:pStyle w:val="RAN4H1"/>
      </w:pPr>
      <w:bookmarkStart w:id="3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3"/>
    </w:p>
    <w:p w14:paraId="04EAE1A6" w14:textId="0F4A12DA" w:rsidR="0060543D" w:rsidRPr="0077545B" w:rsidRDefault="00234149" w:rsidP="005C23A4">
      <w:r w:rsidRPr="0077545B">
        <w:t>During RAN#10</w:t>
      </w:r>
      <w:r w:rsidR="00D8787F" w:rsidRPr="0077545B">
        <w:t>4</w:t>
      </w:r>
      <w:r w:rsidRPr="0077545B">
        <w:t xml:space="preserve"> the study item on Spatial Channel Model was agreed, whereby the SI </w:t>
      </w:r>
      <w:r w:rsidR="00174EF9">
        <w:t>started</w:t>
      </w:r>
      <w:r w:rsidRPr="0077545B">
        <w:t xml:space="preserve"> during RAN4#112, within this contribution </w:t>
      </w:r>
      <w:r w:rsidR="00B14EBF" w:rsidRPr="0077545B">
        <w:t xml:space="preserve">we present </w:t>
      </w:r>
      <w:r w:rsidR="00174EF9">
        <w:t>some views on the</w:t>
      </w:r>
      <w:r w:rsidR="00B14EBF" w:rsidRPr="0077545B">
        <w:t xml:space="preserve"> </w:t>
      </w:r>
      <w:r w:rsidR="00605D98">
        <w:t>work plan</w:t>
      </w:r>
      <w:r w:rsidR="00B14EBF" w:rsidRPr="0077545B">
        <w:t xml:space="preserve"> </w:t>
      </w:r>
      <w:r w:rsidR="00174EF9">
        <w:t>of the Study Item as well as details of what Nokia believes should be included in TR 38.753</w:t>
      </w:r>
      <w:r w:rsidRPr="0077545B">
        <w:t>.</w:t>
      </w:r>
    </w:p>
    <w:p w14:paraId="41DF50C8" w14:textId="77777777" w:rsidR="003B659E" w:rsidRPr="0077545B" w:rsidRDefault="003B659E" w:rsidP="00AE56B1">
      <w:pPr>
        <w:pStyle w:val="RAN4H1"/>
      </w:pPr>
      <w:bookmarkStart w:id="4" w:name="_Toc116995842"/>
      <w:r w:rsidRPr="0077545B">
        <w:t>Discussion</w:t>
      </w:r>
      <w:bookmarkEnd w:id="4"/>
    </w:p>
    <w:p w14:paraId="1E86DF87" w14:textId="35750A10" w:rsidR="00B14EBF" w:rsidRPr="0077545B" w:rsidRDefault="002F35B4" w:rsidP="00B14EBF">
      <w:pPr>
        <w:pStyle w:val="RAN4H2"/>
      </w:pPr>
      <w:r>
        <w:t>Work Plan</w:t>
      </w:r>
    </w:p>
    <w:p w14:paraId="2A3C2987" w14:textId="436D755F" w:rsidR="000F0FBF" w:rsidRPr="0077545B" w:rsidRDefault="00B14EBF" w:rsidP="00B14EBF">
      <w:r w:rsidRPr="0077545B">
        <w:t>To provide a reminder the following</w:t>
      </w:r>
      <w:r w:rsidR="000F0FBF" w:rsidRPr="0077545B">
        <w:t xml:space="preserve"> table</w:t>
      </w:r>
      <w:r w:rsidRPr="0077545B">
        <w:t xml:space="preserve"> is the </w:t>
      </w:r>
      <w:r w:rsidR="002F35B4">
        <w:t>work plan agreed during RAN4#112</w:t>
      </w:r>
      <w:r w:rsidR="00175799">
        <w:t xml:space="preserve"> and captured in the way forward</w:t>
      </w:r>
      <w:r w:rsidR="00A23283">
        <w:t xml:space="preserve"> from there</w:t>
      </w:r>
      <w:r w:rsidR="00175799">
        <w:t xml:space="preserve"> </w:t>
      </w:r>
      <w:r w:rsidR="00175799">
        <w:fldChar w:fldCharType="begin"/>
      </w:r>
      <w:r w:rsidR="00175799">
        <w:instrText xml:space="preserve"> REF _Ref178954356 \r \h </w:instrText>
      </w:r>
      <w:r w:rsidR="00175799">
        <w:fldChar w:fldCharType="separate"/>
      </w:r>
      <w:r w:rsidR="00175799">
        <w:t>[2]</w:t>
      </w:r>
      <w:r w:rsidR="00175799">
        <w:fldChar w:fldCharType="end"/>
      </w:r>
      <w:r w:rsidRPr="0077545B">
        <w:t>.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2F35B4" w:rsidRPr="0077545B" w14:paraId="16BE5E8A" w14:textId="77777777" w:rsidTr="005169A0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EB09BD" w14:textId="77777777" w:rsidR="002F35B4" w:rsidRPr="0077545B" w:rsidRDefault="002F35B4" w:rsidP="005169A0">
            <w:pPr>
              <w:pStyle w:val="TAH"/>
            </w:pPr>
            <w:r w:rsidRPr="0077545B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E15C26" w14:textId="77777777" w:rsidR="002F35B4" w:rsidRPr="0077545B" w:rsidRDefault="002F35B4" w:rsidP="005169A0">
            <w:pPr>
              <w:pStyle w:val="TAH"/>
            </w:pPr>
            <w:r w:rsidRPr="0077545B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98D209" w14:textId="77777777" w:rsidR="002F35B4" w:rsidRPr="0077545B" w:rsidRDefault="002F35B4" w:rsidP="005169A0">
            <w:pPr>
              <w:pStyle w:val="TAH"/>
            </w:pPr>
            <w:r w:rsidRPr="0077545B">
              <w:rPr>
                <w:bCs/>
              </w:rPr>
              <w:t>Details</w:t>
            </w:r>
          </w:p>
        </w:tc>
      </w:tr>
      <w:tr w:rsidR="002F35B4" w:rsidRPr="0077545B" w14:paraId="0414D586" w14:textId="77777777" w:rsidTr="005169A0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3DA19C" w14:textId="77777777" w:rsidR="002F35B4" w:rsidRPr="0077545B" w:rsidRDefault="002F35B4" w:rsidP="005169A0">
            <w:pPr>
              <w:pStyle w:val="TAC"/>
            </w:pPr>
            <w:r w:rsidRPr="0077545B">
              <w:t>RAN4#112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6DB077" w14:textId="77777777" w:rsidR="002F35B4" w:rsidRPr="0077545B" w:rsidRDefault="002F35B4" w:rsidP="005169A0">
            <w:pPr>
              <w:pStyle w:val="TAC"/>
            </w:pPr>
            <w:r w:rsidRPr="0077545B">
              <w:t>August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17BA6B" w14:textId="77777777" w:rsidR="002F35B4" w:rsidRPr="0077545B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17577803" w14:textId="77777777" w:rsidR="002F35B4" w:rsidRPr="0077545B" w:rsidRDefault="002F35B4" w:rsidP="005169A0">
            <w:pPr>
              <w:pStyle w:val="TAC"/>
            </w:pPr>
            <w:r w:rsidRPr="0077545B">
              <w:t>Scenario Discussed and early Alignment</w:t>
            </w:r>
          </w:p>
          <w:p w14:paraId="11A3B61A" w14:textId="77777777" w:rsidR="002F35B4" w:rsidRPr="0077545B" w:rsidRDefault="002F35B4" w:rsidP="005169A0">
            <w:pPr>
              <w:pStyle w:val="TAC"/>
            </w:pPr>
            <w:r w:rsidRPr="0077545B">
              <w:t>Initial Scenario Configuration Alignment</w:t>
            </w:r>
          </w:p>
          <w:p w14:paraId="508DC0F6" w14:textId="77777777" w:rsidR="002F35B4" w:rsidRPr="0077545B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69307C13" w14:textId="77777777" w:rsidR="002F35B4" w:rsidRPr="0077545B" w:rsidRDefault="002F35B4" w:rsidP="005169A0">
            <w:pPr>
              <w:pStyle w:val="TAC"/>
              <w:rPr>
                <w:color w:val="FF0000"/>
              </w:rPr>
            </w:pPr>
            <w:r w:rsidRPr="0077545B">
              <w:t>Potential approaches to channel modelling discussed</w:t>
            </w:r>
          </w:p>
        </w:tc>
      </w:tr>
      <w:tr w:rsidR="002F35B4" w:rsidRPr="0077545B" w14:paraId="545054D0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2962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#105 (September 25)</w:t>
            </w:r>
          </w:p>
        </w:tc>
      </w:tr>
      <w:tr w:rsidR="002F35B4" w:rsidRPr="0077545B" w14:paraId="59FD92A2" w14:textId="77777777" w:rsidTr="005169A0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D2A2F4" w14:textId="77777777" w:rsidR="002F35B4" w:rsidRPr="0077545B" w:rsidRDefault="002F35B4" w:rsidP="005169A0">
            <w:pPr>
              <w:pStyle w:val="TAC"/>
            </w:pPr>
            <w:r w:rsidRPr="0077545B">
              <w:t>RAN4#112-bis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C239FE" w14:textId="77777777" w:rsidR="002F35B4" w:rsidRPr="0077545B" w:rsidRDefault="002F35B4" w:rsidP="005169A0">
            <w:pPr>
              <w:pStyle w:val="TAC"/>
            </w:pPr>
            <w:r w:rsidRPr="0077545B">
              <w:t>October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378676" w14:textId="77777777" w:rsidR="002F35B4" w:rsidRPr="0077545B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Identify Existing Limitations</w:t>
            </w:r>
            <w:r>
              <w:rPr>
                <w:b/>
                <w:bCs/>
              </w:rPr>
              <w:t xml:space="preserve"> (Phase 1)</w:t>
            </w:r>
            <w:r w:rsidRPr="0077545B">
              <w:rPr>
                <w:b/>
                <w:bCs/>
              </w:rPr>
              <w:t>:</w:t>
            </w:r>
          </w:p>
          <w:p w14:paraId="162E37C2" w14:textId="77777777" w:rsidR="002F35B4" w:rsidRDefault="002F35B4" w:rsidP="005169A0">
            <w:pPr>
              <w:pStyle w:val="TAC"/>
            </w:pPr>
            <w:r w:rsidRPr="0077545B">
              <w:t>Scenarios agreed</w:t>
            </w:r>
          </w:p>
          <w:p w14:paraId="061DCD9E" w14:textId="77777777" w:rsidR="002F35B4" w:rsidRPr="00B31CF8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4065EC75" w14:textId="77777777" w:rsidR="002F35B4" w:rsidRPr="0077545B" w:rsidRDefault="002F35B4" w:rsidP="005169A0">
            <w:pPr>
              <w:pStyle w:val="TAC"/>
            </w:pPr>
            <w:r w:rsidRPr="0077545B">
              <w:t>Initial simulation parameter alignment</w:t>
            </w:r>
          </w:p>
          <w:p w14:paraId="212D17FA" w14:textId="77777777" w:rsidR="002F35B4" w:rsidRPr="0077545B" w:rsidRDefault="002F35B4" w:rsidP="005169A0">
            <w:pPr>
              <w:pStyle w:val="TAC"/>
            </w:pPr>
            <w:r w:rsidRPr="0077545B">
              <w:t>Considered channel model alignment</w:t>
            </w:r>
          </w:p>
        </w:tc>
      </w:tr>
      <w:tr w:rsidR="002F35B4" w:rsidRPr="0077545B" w14:paraId="1CAC27C2" w14:textId="77777777" w:rsidTr="005169A0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EF2F42" w14:textId="77777777" w:rsidR="002F35B4" w:rsidRPr="0077545B" w:rsidRDefault="002F35B4" w:rsidP="005169A0">
            <w:pPr>
              <w:pStyle w:val="TAC"/>
            </w:pPr>
            <w:r w:rsidRPr="0077545B">
              <w:t>RAN4#113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F4F215" w14:textId="77777777" w:rsidR="002F35B4" w:rsidRPr="0077545B" w:rsidRDefault="002F35B4" w:rsidP="005169A0">
            <w:pPr>
              <w:pStyle w:val="TAC"/>
            </w:pPr>
            <w:r w:rsidRPr="0077545B">
              <w:t>November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F7FA40" w14:textId="77777777" w:rsidR="002F35B4" w:rsidRPr="00B31CF8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Explore Modelling Approaches</w:t>
            </w:r>
            <w:r>
              <w:rPr>
                <w:b/>
                <w:bCs/>
              </w:rPr>
              <w:t xml:space="preserve"> (Phase 2)</w:t>
            </w:r>
            <w:r w:rsidRPr="0077545B">
              <w:rPr>
                <w:b/>
                <w:bCs/>
              </w:rPr>
              <w:t>:</w:t>
            </w:r>
          </w:p>
          <w:p w14:paraId="2448554C" w14:textId="77777777" w:rsidR="002F35B4" w:rsidRDefault="002F35B4" w:rsidP="005169A0">
            <w:pPr>
              <w:pStyle w:val="TAC"/>
            </w:pPr>
            <w:r w:rsidRPr="0077545B">
              <w:t>Simulation parameters agreed</w:t>
            </w:r>
          </w:p>
          <w:p w14:paraId="05FD1B9B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</w:t>
            </w:r>
            <w:r w:rsidRPr="0077545B">
              <w:t>:</w:t>
            </w:r>
          </w:p>
          <w:p w14:paraId="5A18B85D" w14:textId="77777777" w:rsidR="002F35B4" w:rsidRPr="0077545B" w:rsidRDefault="002F35B4" w:rsidP="005169A0">
            <w:pPr>
              <w:pStyle w:val="TAC"/>
            </w:pPr>
            <w:r w:rsidRPr="0077545B">
              <w:t>Testability Discussions</w:t>
            </w:r>
          </w:p>
          <w:p w14:paraId="0165A453" w14:textId="77777777" w:rsidR="002F35B4" w:rsidRDefault="002F35B4" w:rsidP="005169A0">
            <w:pPr>
              <w:pStyle w:val="TAC"/>
            </w:pPr>
            <w:r w:rsidRPr="0077545B">
              <w:t>Initial simulations</w:t>
            </w:r>
          </w:p>
          <w:p w14:paraId="335DC424" w14:textId="77777777" w:rsidR="002F35B4" w:rsidRPr="00007382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2F3A7791" w14:textId="77777777" w:rsidR="002F35B4" w:rsidRPr="0077545B" w:rsidRDefault="002F35B4" w:rsidP="005169A0">
            <w:pPr>
              <w:pStyle w:val="TAC"/>
            </w:pPr>
            <w:r w:rsidRPr="0077545B">
              <w:t>Draft TR structure agreed</w:t>
            </w:r>
          </w:p>
          <w:p w14:paraId="7109B686" w14:textId="77777777" w:rsidR="002F35B4" w:rsidRPr="0077545B" w:rsidRDefault="002F35B4" w:rsidP="005169A0">
            <w:pPr>
              <w:pStyle w:val="TAC"/>
            </w:pPr>
            <w:r w:rsidRPr="0077545B">
              <w:t>Work split agreed</w:t>
            </w:r>
          </w:p>
        </w:tc>
      </w:tr>
      <w:tr w:rsidR="002F35B4" w:rsidRPr="0077545B" w14:paraId="63633D5C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DFD18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#106 (December 25)</w:t>
            </w:r>
          </w:p>
        </w:tc>
      </w:tr>
      <w:tr w:rsidR="002F35B4" w:rsidRPr="0077545B" w14:paraId="0F54308A" w14:textId="77777777" w:rsidTr="005169A0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35E2BD" w14:textId="77777777" w:rsidR="002F35B4" w:rsidRPr="0077545B" w:rsidRDefault="002F35B4" w:rsidP="005169A0">
            <w:pPr>
              <w:pStyle w:val="TAC"/>
            </w:pPr>
            <w:r w:rsidRPr="0077545B">
              <w:t>RAN4#114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485137" w14:textId="77777777" w:rsidR="002F35B4" w:rsidRPr="0077545B" w:rsidRDefault="002F35B4" w:rsidP="005169A0">
            <w:pPr>
              <w:pStyle w:val="TAC"/>
            </w:pPr>
            <w:r w:rsidRPr="0077545B">
              <w:t>Feb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607BD4" w14:textId="77777777" w:rsidR="002F35B4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707B4D7A" w14:textId="77777777" w:rsidR="002F35B4" w:rsidRPr="0077545B" w:rsidRDefault="002F35B4" w:rsidP="005169A0">
            <w:pPr>
              <w:pStyle w:val="TAC"/>
            </w:pPr>
            <w:r w:rsidRPr="0077545B">
              <w:t>Simulation Alignment</w:t>
            </w:r>
          </w:p>
          <w:p w14:paraId="45583CE1" w14:textId="77777777" w:rsidR="002F35B4" w:rsidRPr="00007382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65244B71" w14:textId="77777777" w:rsidR="002F35B4" w:rsidRPr="0077545B" w:rsidRDefault="002F35B4" w:rsidP="005169A0">
            <w:pPr>
              <w:pStyle w:val="TAC"/>
            </w:pPr>
            <w:r w:rsidRPr="0077545B">
              <w:t>Initial discussion on potential conclusions</w:t>
            </w:r>
          </w:p>
          <w:p w14:paraId="3C6F27BC" w14:textId="77777777" w:rsidR="002F35B4" w:rsidRPr="0077545B" w:rsidRDefault="002F35B4" w:rsidP="005169A0">
            <w:pPr>
              <w:pStyle w:val="TAC"/>
            </w:pPr>
            <w:r w:rsidRPr="0077545B">
              <w:t>Draft TPs</w:t>
            </w:r>
          </w:p>
        </w:tc>
      </w:tr>
      <w:tr w:rsidR="002F35B4" w:rsidRPr="0077545B" w14:paraId="6D1FA93A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DE6C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#107 (March 25)</w:t>
            </w:r>
          </w:p>
        </w:tc>
      </w:tr>
      <w:tr w:rsidR="002F35B4" w:rsidRPr="0077545B" w14:paraId="5163260C" w14:textId="77777777" w:rsidTr="005169A0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AC07A9" w14:textId="77777777" w:rsidR="002F35B4" w:rsidRPr="0077545B" w:rsidRDefault="002F35B4" w:rsidP="005169A0">
            <w:pPr>
              <w:pStyle w:val="TAC"/>
            </w:pPr>
            <w:r w:rsidRPr="0077545B">
              <w:t>RAN4#114-bis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AEC652" w14:textId="77777777" w:rsidR="002F35B4" w:rsidRPr="0077545B" w:rsidRDefault="002F35B4" w:rsidP="005169A0">
            <w:pPr>
              <w:pStyle w:val="TAC"/>
            </w:pPr>
            <w:r w:rsidRPr="0077545B">
              <w:t>March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FB0F3A" w14:textId="77777777" w:rsidR="002F35B4" w:rsidRPr="0028381E" w:rsidRDefault="002F35B4" w:rsidP="005169A0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2584234D" w14:textId="77777777" w:rsidR="002F35B4" w:rsidRPr="0077545B" w:rsidRDefault="002F35B4" w:rsidP="005169A0">
            <w:pPr>
              <w:pStyle w:val="TAC"/>
            </w:pPr>
            <w:r w:rsidRPr="0077545B">
              <w:t>Further Simulation Alignment</w:t>
            </w:r>
          </w:p>
          <w:p w14:paraId="594B04C8" w14:textId="77777777" w:rsidR="002F35B4" w:rsidRPr="00007382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2E035542" w14:textId="77777777" w:rsidR="002F35B4" w:rsidRPr="0077545B" w:rsidRDefault="002F35B4" w:rsidP="005169A0">
            <w:pPr>
              <w:pStyle w:val="TAC"/>
            </w:pPr>
            <w:r w:rsidRPr="0077545B">
              <w:t>Draft conclusions</w:t>
            </w:r>
          </w:p>
          <w:p w14:paraId="50EA8E55" w14:textId="77777777" w:rsidR="002F35B4" w:rsidRPr="0077545B" w:rsidRDefault="002F35B4" w:rsidP="005169A0">
            <w:pPr>
              <w:pStyle w:val="TAC"/>
            </w:pPr>
            <w:r w:rsidRPr="0077545B">
              <w:t>Draft TPs</w:t>
            </w:r>
          </w:p>
        </w:tc>
      </w:tr>
      <w:tr w:rsidR="002F35B4" w:rsidRPr="0077545B" w14:paraId="7C8638AC" w14:textId="77777777" w:rsidTr="005169A0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B78C06" w14:textId="77777777" w:rsidR="002F35B4" w:rsidRPr="0077545B" w:rsidRDefault="002F35B4" w:rsidP="005169A0">
            <w:pPr>
              <w:pStyle w:val="TAC"/>
            </w:pPr>
            <w:r w:rsidRPr="0077545B">
              <w:t>RAN4#115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83B114" w14:textId="77777777" w:rsidR="002F35B4" w:rsidRPr="0077545B" w:rsidRDefault="002F35B4" w:rsidP="005169A0">
            <w:pPr>
              <w:pStyle w:val="TAC"/>
            </w:pPr>
            <w:r w:rsidRPr="0077545B">
              <w:t>May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2CF926" w14:textId="77777777" w:rsidR="002F35B4" w:rsidRPr="0028381E" w:rsidRDefault="002F35B4" w:rsidP="005169A0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5E5EF913" w14:textId="77777777" w:rsidR="002F35B4" w:rsidRPr="0077545B" w:rsidRDefault="002F35B4" w:rsidP="005169A0">
            <w:pPr>
              <w:pStyle w:val="TAC"/>
            </w:pPr>
            <w:r w:rsidRPr="0077545B">
              <w:t xml:space="preserve">big </w:t>
            </w:r>
            <w:proofErr w:type="spellStart"/>
            <w:r w:rsidRPr="0077545B">
              <w:t>pCR</w:t>
            </w:r>
            <w:proofErr w:type="spellEnd"/>
          </w:p>
        </w:tc>
      </w:tr>
      <w:tr w:rsidR="002F35B4" w:rsidRPr="0077545B" w14:paraId="5D6C8258" w14:textId="77777777" w:rsidTr="005169A0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1878" w14:textId="77777777" w:rsidR="002F35B4" w:rsidRPr="0077545B" w:rsidRDefault="002F35B4" w:rsidP="005169A0">
            <w:pPr>
              <w:pStyle w:val="TAC"/>
            </w:pPr>
            <w:r w:rsidRPr="0077545B">
              <w:rPr>
                <w:b/>
                <w:bCs/>
              </w:rPr>
              <w:t>RAN #108 (June 25)</w:t>
            </w:r>
          </w:p>
        </w:tc>
      </w:tr>
    </w:tbl>
    <w:p w14:paraId="0E942D7C" w14:textId="77777777" w:rsidR="00B14EBF" w:rsidRPr="0077545B" w:rsidRDefault="00B14EBF" w:rsidP="00B14EBF"/>
    <w:p w14:paraId="323692B4" w14:textId="40EA0E8B" w:rsidR="005844E4" w:rsidRDefault="005844E4" w:rsidP="00B14EBF">
      <w:r w:rsidRPr="0077545B">
        <w:t xml:space="preserve">As can be seen, the Study </w:t>
      </w:r>
      <w:r w:rsidR="00DC0FCD" w:rsidRPr="0077545B">
        <w:t>I</w:t>
      </w:r>
      <w:r w:rsidRPr="0077545B">
        <w:t xml:space="preserve">tem is due for completion by RAN#108, therefore it is imperative that </w:t>
      </w:r>
      <w:r w:rsidR="00713012">
        <w:t xml:space="preserve">the plan </w:t>
      </w:r>
      <w:r w:rsidR="00EA13B2">
        <w:t xml:space="preserve">which was </w:t>
      </w:r>
      <w:r w:rsidR="00713012">
        <w:t xml:space="preserve">agreed during RAN4#112 is stuck to </w:t>
      </w:r>
      <w:proofErr w:type="gramStart"/>
      <w:r w:rsidR="00713012">
        <w:t>in order to</w:t>
      </w:r>
      <w:proofErr w:type="gramEnd"/>
      <w:r w:rsidR="00713012">
        <w:t xml:space="preserve"> maintain progress in the SI</w:t>
      </w:r>
      <w:r w:rsidR="002F35B4">
        <w:t>.</w:t>
      </w:r>
    </w:p>
    <w:p w14:paraId="562958C2" w14:textId="696EAD56" w:rsidR="002F35B4" w:rsidRDefault="00263FDA" w:rsidP="00B14EBF">
      <w:r>
        <w:t xml:space="preserve">During RAN4#112-bis </w:t>
      </w:r>
      <w:r w:rsidR="00AD31DA">
        <w:t>significant efforts were made to drive forward both the SU-MIMO scenarios (with some aspects left open) and</w:t>
      </w:r>
      <w:r w:rsidR="002A74F3">
        <w:t xml:space="preserve"> to start initial discussions on MU-MIMO scenarios</w:t>
      </w:r>
    </w:p>
    <w:p w14:paraId="27331FA5" w14:textId="46206291" w:rsidR="007342AC" w:rsidRDefault="007342AC" w:rsidP="007342AC">
      <w:pPr>
        <w:pStyle w:val="RAN4observation0"/>
      </w:pPr>
      <w:bookmarkStart w:id="5" w:name="_Toc181807435"/>
      <w:r>
        <w:t>During RAN4#112-bis significant progress was achieved on SU-MIMO scenarios</w:t>
      </w:r>
      <w:r w:rsidR="007E5E01">
        <w:t>, with some further down-selection required at RAN4#113</w:t>
      </w:r>
      <w:bookmarkEnd w:id="5"/>
    </w:p>
    <w:p w14:paraId="5CC0D011" w14:textId="46B526DB" w:rsidR="007342AC" w:rsidRDefault="007E5E01" w:rsidP="007342AC">
      <w:r>
        <w:t>Furthermore, during RAN4#112-bis there was also significant progress made on spatial channel modelling methodologies, however there are still some open issues.</w:t>
      </w:r>
    </w:p>
    <w:p w14:paraId="771FEF7A" w14:textId="4BEFEF05" w:rsidR="007E5E01" w:rsidRDefault="007E5E01" w:rsidP="007E5E01">
      <w:pPr>
        <w:pStyle w:val="RAN4observation0"/>
      </w:pPr>
      <w:bookmarkStart w:id="6" w:name="_Toc181807436"/>
      <w:r>
        <w:t>During RAN4#112-bis significant progress was achieved on spatial channel modelling methodologies, however there are several open issues.</w:t>
      </w:r>
      <w:bookmarkEnd w:id="6"/>
    </w:p>
    <w:p w14:paraId="3171EC6C" w14:textId="62448D0B" w:rsidR="00924200" w:rsidRPr="00924200" w:rsidRDefault="00924200" w:rsidP="00924200">
      <w:pPr>
        <w:pStyle w:val="RAN4proposal"/>
      </w:pPr>
      <w:bookmarkStart w:id="7" w:name="_Toc181807437"/>
      <w:r>
        <w:t xml:space="preserve">RAN4 shall aim to consolidate the options presented for </w:t>
      </w:r>
      <w:r w:rsidR="00B57827">
        <w:t>a SCM following RAN4#112-bis</w:t>
      </w:r>
      <w:bookmarkEnd w:id="7"/>
    </w:p>
    <w:p w14:paraId="065D6952" w14:textId="40969C85" w:rsidR="007E5E01" w:rsidRDefault="007E5E01" w:rsidP="007E5E01">
      <w:proofErr w:type="gramStart"/>
      <w:r>
        <w:t>In order to</w:t>
      </w:r>
      <w:proofErr w:type="gramEnd"/>
      <w:r>
        <w:t xml:space="preserve"> maintain good progress of the Study Item</w:t>
      </w:r>
      <w:r w:rsidR="00FD33A7">
        <w:t xml:space="preserve"> during RAN4#113 the demodulation contingent of RAN4 need to finalise (at least) the SU-MIMO cases, and</w:t>
      </w:r>
      <w:r w:rsidR="00637981">
        <w:t xml:space="preserve"> to</w:t>
      </w:r>
      <w:r w:rsidR="00FD33A7">
        <w:t xml:space="preserve"> make </w:t>
      </w:r>
      <w:r w:rsidR="009D45AD">
        <w:t>reasonable progress on MU-MIMO.</w:t>
      </w:r>
    </w:p>
    <w:p w14:paraId="0ED4DCC7" w14:textId="4B52E3EC" w:rsidR="009D45AD" w:rsidRDefault="009D45AD" w:rsidP="009D45AD">
      <w:pPr>
        <w:pStyle w:val="RAN4proposal"/>
      </w:pPr>
      <w:bookmarkStart w:id="8" w:name="_Toc181807438"/>
      <w:r>
        <w:t>RAN4 shall attempt to finalise the SU-MIMO cases during RAN4#113</w:t>
      </w:r>
      <w:bookmarkEnd w:id="8"/>
    </w:p>
    <w:p w14:paraId="7363703E" w14:textId="38528744" w:rsidR="009D45AD" w:rsidRPr="009D45AD" w:rsidRDefault="009D45AD" w:rsidP="009D45AD">
      <w:pPr>
        <w:pStyle w:val="RAN4proposal"/>
      </w:pPr>
      <w:bookmarkStart w:id="9" w:name="_Toc181807439"/>
      <w:r>
        <w:lastRenderedPageBreak/>
        <w:t>RAN4 shall make reasonable progress on MU-MIMO cases during RAN4#113</w:t>
      </w:r>
      <w:bookmarkEnd w:id="9"/>
    </w:p>
    <w:p w14:paraId="2F2ADA54" w14:textId="32375559" w:rsidR="00CB22B2" w:rsidRDefault="00321B13" w:rsidP="00496606">
      <w:pPr>
        <w:pStyle w:val="RAN4H2"/>
      </w:pPr>
      <w:r>
        <w:t>Technical Report</w:t>
      </w:r>
    </w:p>
    <w:p w14:paraId="06033C0A" w14:textId="2F91B045" w:rsidR="0099634C" w:rsidRDefault="00321B13" w:rsidP="003508C5">
      <w:r>
        <w:t xml:space="preserve">During RAN4#112-bis </w:t>
      </w:r>
      <w:r w:rsidR="00175799">
        <w:t xml:space="preserve">the skeleton of TR 38.753 </w:t>
      </w:r>
      <w:r w:rsidR="005F2141">
        <w:t>was agreed</w:t>
      </w:r>
      <w:r w:rsidR="001C16D1">
        <w:t xml:space="preserve">, for which </w:t>
      </w:r>
      <w:r w:rsidR="003508C5">
        <w:t>RAN4 should now drive progress on</w:t>
      </w:r>
      <w:r w:rsidR="00816728">
        <w:t>.</w:t>
      </w:r>
    </w:p>
    <w:p w14:paraId="19E46EEA" w14:textId="358E7E47" w:rsidR="00816728" w:rsidRDefault="00816728" w:rsidP="003508C5">
      <w:r>
        <w:t xml:space="preserve">During RAN4#113 according to the workplan the TR structure should be agreed along with a work split, therefore </w:t>
      </w:r>
      <w:r w:rsidR="00B46A83">
        <w:t xml:space="preserve">Nokia proposes that during RAN4#113 delegates carefully consider the TR skeleton of </w:t>
      </w:r>
      <w:r w:rsidR="006B1CAA">
        <w:fldChar w:fldCharType="begin"/>
      </w:r>
      <w:r w:rsidR="006B1CAA">
        <w:instrText xml:space="preserve"> REF _Ref181731562 \r \h </w:instrText>
      </w:r>
      <w:r w:rsidR="006B1CAA">
        <w:fldChar w:fldCharType="separate"/>
      </w:r>
      <w:r w:rsidR="006B1CAA">
        <w:t>[3]</w:t>
      </w:r>
      <w:r w:rsidR="006B1CAA">
        <w:fldChar w:fldCharType="end"/>
      </w:r>
      <w:r w:rsidR="006B1CAA">
        <w:t xml:space="preserve"> such that a work split can be derived during the meeting week.</w:t>
      </w:r>
    </w:p>
    <w:p w14:paraId="1B71BC3F" w14:textId="77777777" w:rsidR="00D533A5" w:rsidRDefault="006B1CAA" w:rsidP="006B1CAA">
      <w:pPr>
        <w:pStyle w:val="RAN4proposal"/>
      </w:pPr>
      <w:bookmarkStart w:id="10" w:name="_Toc181807440"/>
      <w:r>
        <w:t>RAN4 shall carefully consider the extant TR Skeleton</w:t>
      </w:r>
      <w:r w:rsidR="00D533A5">
        <w:t xml:space="preserve"> for 38.753 and whether further clauses are required.</w:t>
      </w:r>
      <w:bookmarkEnd w:id="10"/>
    </w:p>
    <w:p w14:paraId="32925EF9" w14:textId="4F80D77A" w:rsidR="006B1CAA" w:rsidRDefault="00384C22" w:rsidP="00384C22">
      <w:pPr>
        <w:pStyle w:val="RAN4proposal"/>
      </w:pPr>
      <w:bookmarkStart w:id="11" w:name="_Toc181807441"/>
      <w:r>
        <w:t xml:space="preserve">RAN4 shall agree a work split </w:t>
      </w:r>
      <w:r w:rsidR="00A40F5B">
        <w:t xml:space="preserve">during RAN4#113 </w:t>
      </w:r>
      <w:r>
        <w:t>for drafting Text Proposals for TR 38.753 once the clauses are stable.</w:t>
      </w:r>
      <w:bookmarkEnd w:id="11"/>
    </w:p>
    <w:p w14:paraId="5375AD6F" w14:textId="5B897657" w:rsidR="00CD7492" w:rsidRPr="0077545B" w:rsidRDefault="00CD7492" w:rsidP="00A37002">
      <w:pPr>
        <w:pStyle w:val="RAN4H1"/>
      </w:pPr>
      <w:bookmarkStart w:id="12" w:name="_Toc116995848"/>
      <w:r w:rsidRPr="0077545B">
        <w:t>Conclusion</w:t>
      </w:r>
      <w:bookmarkEnd w:id="12"/>
    </w:p>
    <w:p w14:paraId="648B4D72" w14:textId="2531DF09" w:rsidR="00381F95" w:rsidRPr="0077545B" w:rsidRDefault="00381F95" w:rsidP="00936159">
      <w:r w:rsidRPr="0077545B">
        <w:t xml:space="preserve">The paper </w:t>
      </w:r>
      <w:r w:rsidR="000445B2">
        <w:t>discusses general items relating to</w:t>
      </w:r>
      <w:r w:rsidR="00234149" w:rsidRPr="0077545B">
        <w:t xml:space="preserve"> the topic of Spatial Channel Modelling into </w:t>
      </w:r>
      <w:r w:rsidR="00CB179E" w:rsidRPr="0077545B">
        <w:t>RAN4 and</w:t>
      </w:r>
      <w:r w:rsidR="00234149" w:rsidRPr="0077545B">
        <w:t xml:space="preserve"> presents some of the Nokia views on this topic for discussion during RAN4#1</w:t>
      </w:r>
      <w:r w:rsidR="00D24933" w:rsidRPr="0077545B">
        <w:t>12</w:t>
      </w:r>
      <w:r w:rsidR="005723BD">
        <w:t>-</w:t>
      </w:r>
      <w:r w:rsidR="000445B2">
        <w:t>bis</w:t>
      </w:r>
      <w:r w:rsidR="00234149" w:rsidRPr="0077545B">
        <w:t>.</w:t>
      </w:r>
    </w:p>
    <w:p w14:paraId="231BD21D" w14:textId="77777777" w:rsidR="00381F95" w:rsidRPr="0077545B" w:rsidRDefault="00381F95" w:rsidP="00936159">
      <w:r w:rsidRPr="0077545B">
        <w:t>T</w:t>
      </w:r>
      <w:r w:rsidR="005B4801" w:rsidRPr="0077545B">
        <w:t xml:space="preserve">he following Observations </w:t>
      </w:r>
      <w:r w:rsidR="008B0961" w:rsidRPr="0077545B">
        <w:t>and</w:t>
      </w:r>
      <w:r w:rsidR="005B4801" w:rsidRPr="0077545B">
        <w:t xml:space="preserve"> Proposals were made:</w:t>
      </w:r>
    </w:p>
    <w:p w14:paraId="2FB3F8F0" w14:textId="40E0E873" w:rsidR="00B57827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77545B">
        <w:rPr>
          <w:b/>
          <w:i/>
          <w:iCs/>
          <w:u w:val="single"/>
        </w:rPr>
        <w:fldChar w:fldCharType="begin"/>
      </w:r>
      <w:r w:rsidRPr="0077545B">
        <w:rPr>
          <w:i/>
          <w:iCs/>
          <w:u w:val="single"/>
        </w:rPr>
        <w:instrText xml:space="preserve"> TOC \n \h \z \t "RAN4 proposal,5,RAN4 observation,4" </w:instrText>
      </w:r>
      <w:r w:rsidRPr="0077545B">
        <w:rPr>
          <w:b/>
          <w:i/>
          <w:iCs/>
          <w:u w:val="single"/>
        </w:rPr>
        <w:fldChar w:fldCharType="separate"/>
      </w:r>
      <w:hyperlink w:anchor="_Toc181807435" w:history="1">
        <w:r w:rsidR="00B57827" w:rsidRPr="00BF096F">
          <w:rPr>
            <w:rStyle w:val="Hyperlink"/>
            <w:b/>
            <w:noProof/>
          </w:rPr>
          <w:t>Observation 1:</w:t>
        </w:r>
        <w:r w:rsidR="00B57827" w:rsidRPr="00BF096F">
          <w:rPr>
            <w:rStyle w:val="Hyperlink"/>
            <w:noProof/>
          </w:rPr>
          <w:t xml:space="preserve"> During RAN4#112-bis significant progress was achieved on SU-MIMO scenarios, with some further down-selection required at RAN4#113</w:t>
        </w:r>
      </w:hyperlink>
    </w:p>
    <w:p w14:paraId="2661E150" w14:textId="7E36DD47" w:rsidR="00B57827" w:rsidRDefault="00B5782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807436" w:history="1">
        <w:r w:rsidRPr="00BF096F">
          <w:rPr>
            <w:rStyle w:val="Hyperlink"/>
            <w:b/>
            <w:noProof/>
          </w:rPr>
          <w:t>Observation 2:</w:t>
        </w:r>
        <w:r w:rsidRPr="00BF096F">
          <w:rPr>
            <w:rStyle w:val="Hyperlink"/>
            <w:noProof/>
          </w:rPr>
          <w:t xml:space="preserve"> During RAN4#112-bis significant progress was achieved on spatial channel modelling methodologies, however there are several open issues.</w:t>
        </w:r>
      </w:hyperlink>
    </w:p>
    <w:p w14:paraId="140D708A" w14:textId="6FF31E81" w:rsidR="00B57827" w:rsidRDefault="00B5782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807437" w:history="1">
        <w:r w:rsidRPr="00BF096F">
          <w:rPr>
            <w:rStyle w:val="Hyperlink"/>
            <w:noProof/>
          </w:rPr>
          <w:t>Proposal 1: RAN4 shall aim to consolidate the options presented for a SCM following RAN4#112-bis</w:t>
        </w:r>
      </w:hyperlink>
    </w:p>
    <w:p w14:paraId="62A313A1" w14:textId="06B43584" w:rsidR="00B57827" w:rsidRDefault="00B5782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807438" w:history="1">
        <w:r w:rsidRPr="00BF096F">
          <w:rPr>
            <w:rStyle w:val="Hyperlink"/>
            <w:noProof/>
          </w:rPr>
          <w:t>Proposal 2: RAN4 shall attempt to finalise the SU-MIMO cases during RAN4#113</w:t>
        </w:r>
      </w:hyperlink>
    </w:p>
    <w:p w14:paraId="2534FBDB" w14:textId="22DBAD59" w:rsidR="00B57827" w:rsidRDefault="00B5782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807439" w:history="1">
        <w:r w:rsidRPr="00BF096F">
          <w:rPr>
            <w:rStyle w:val="Hyperlink"/>
            <w:noProof/>
          </w:rPr>
          <w:t>Proposal 3: RAN4 shall make reasonable progress on MU-MIMO cases during RAN4#113</w:t>
        </w:r>
      </w:hyperlink>
    </w:p>
    <w:p w14:paraId="7CAEB767" w14:textId="75AB9D02" w:rsidR="00B57827" w:rsidRDefault="00B5782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807440" w:history="1">
        <w:r w:rsidRPr="00BF096F">
          <w:rPr>
            <w:rStyle w:val="Hyperlink"/>
            <w:noProof/>
          </w:rPr>
          <w:t>Proposal 4: RAN4 shall carefully consider the extant TR Skeleton for 38.753 and whether further clauses are required.</w:t>
        </w:r>
      </w:hyperlink>
    </w:p>
    <w:p w14:paraId="55BEE91F" w14:textId="2173031B" w:rsidR="00B57827" w:rsidRDefault="00B5782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807441" w:history="1">
        <w:r w:rsidRPr="00BF096F">
          <w:rPr>
            <w:rStyle w:val="Hyperlink"/>
            <w:noProof/>
          </w:rPr>
          <w:t>Proposal 5: RAN4 shall agree a work split during RAN4#113 for drafting Text Proposals for TR 38.753 once the clauses are stable.</w:t>
        </w:r>
      </w:hyperlink>
    </w:p>
    <w:p w14:paraId="0D780B0C" w14:textId="18022A19" w:rsidR="000B71E8" w:rsidRPr="000B71E8" w:rsidRDefault="00A4355E" w:rsidP="000B71E8">
      <w:pPr>
        <w:rPr>
          <w:b/>
          <w:bCs/>
        </w:rPr>
      </w:pPr>
      <w:r w:rsidRPr="0077545B">
        <w:fldChar w:fldCharType="end"/>
      </w:r>
      <w:bookmarkStart w:id="13" w:name="_Toc116995849"/>
    </w:p>
    <w:p w14:paraId="28D3FEBC" w14:textId="77777777" w:rsidR="000B71E8" w:rsidRPr="0077545B" w:rsidRDefault="000B71E8" w:rsidP="008C39F7"/>
    <w:p w14:paraId="1DC04EAA" w14:textId="77777777" w:rsidR="003B659E" w:rsidRPr="0077545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77545B">
        <w:t>References</w:t>
      </w:r>
      <w:bookmarkEnd w:id="13"/>
    </w:p>
    <w:p w14:paraId="75969537" w14:textId="051B07DA" w:rsidR="00E82B94" w:rsidRDefault="00A55328" w:rsidP="00D66188">
      <w:pPr>
        <w:pStyle w:val="ListParagraph"/>
        <w:numPr>
          <w:ilvl w:val="0"/>
          <w:numId w:val="21"/>
        </w:numPr>
        <w:ind w:right="-22"/>
      </w:pPr>
      <w:bookmarkStart w:id="14" w:name="_Ref114500673"/>
      <w:bookmarkEnd w:id="14"/>
      <w:r w:rsidRPr="0077545B">
        <w:t>RP-241610</w:t>
      </w:r>
      <w:r w:rsidR="00F4511D" w:rsidRPr="0077545B">
        <w:t>;</w:t>
      </w:r>
      <w:r w:rsidRPr="0077545B">
        <w:t xml:space="preserve"> </w:t>
      </w:r>
      <w:r w:rsidR="009F7A64" w:rsidRPr="0077545B">
        <w:t>“</w:t>
      </w:r>
      <w:r w:rsidR="00F4511D" w:rsidRPr="0077545B">
        <w:t>Study on spatial channel model for demodulation performance requirements</w:t>
      </w:r>
      <w:r w:rsidR="009F7A64" w:rsidRPr="0077545B">
        <w:t>”</w:t>
      </w:r>
      <w:r w:rsidR="00F4511D" w:rsidRPr="0077545B">
        <w:t>, Nokia, BT</w:t>
      </w:r>
      <w:r w:rsidR="009F7A64" w:rsidRPr="0077545B">
        <w:t xml:space="preserve"> Plc</w:t>
      </w:r>
      <w:r w:rsidR="00F4511D" w:rsidRPr="0077545B">
        <w:t xml:space="preserve"> et al, </w:t>
      </w:r>
      <w:r w:rsidR="009F7A64" w:rsidRPr="0077545B">
        <w:t>RAN#104, Shanghai, June 2024.</w:t>
      </w:r>
    </w:p>
    <w:p w14:paraId="7476AC37" w14:textId="3252D55A" w:rsidR="00175799" w:rsidRDefault="002A6A4C" w:rsidP="00D66188">
      <w:pPr>
        <w:pStyle w:val="ListParagraph"/>
        <w:numPr>
          <w:ilvl w:val="0"/>
          <w:numId w:val="21"/>
        </w:numPr>
        <w:ind w:right="-22"/>
      </w:pPr>
      <w:bookmarkStart w:id="15" w:name="_Ref178954356"/>
      <w:r w:rsidRPr="002A6A4C">
        <w:t>R4-2413606</w:t>
      </w:r>
      <w:r w:rsidR="00F03598">
        <w:t>, “</w:t>
      </w:r>
      <w:r w:rsidR="000E3533" w:rsidRPr="000E3533">
        <w:t xml:space="preserve">Way Forward for [112][327] </w:t>
      </w:r>
      <w:proofErr w:type="spellStart"/>
      <w:r w:rsidR="000E3533" w:rsidRPr="000E3533">
        <w:t>FS_NR_demod_SCM</w:t>
      </w:r>
      <w:proofErr w:type="spellEnd"/>
      <w:r w:rsidR="000E3533">
        <w:t>”, Moderator (Nokia), RAN4#112, Maastricht, August</w:t>
      </w:r>
      <w:r w:rsidR="00690BA8">
        <w:t xml:space="preserve"> 2024</w:t>
      </w:r>
      <w:bookmarkEnd w:id="15"/>
    </w:p>
    <w:p w14:paraId="449889A4" w14:textId="409EE276" w:rsidR="005F2141" w:rsidRPr="0077545B" w:rsidRDefault="005F2141" w:rsidP="00D66188">
      <w:pPr>
        <w:pStyle w:val="ListParagraph"/>
        <w:numPr>
          <w:ilvl w:val="0"/>
          <w:numId w:val="21"/>
        </w:numPr>
        <w:ind w:right="-22"/>
      </w:pPr>
      <w:bookmarkStart w:id="16" w:name="_Ref181731562"/>
      <w:r>
        <w:t>R4-24</w:t>
      </w:r>
      <w:r w:rsidR="00357942" w:rsidRPr="00357942">
        <w:t>16549</w:t>
      </w:r>
      <w:r w:rsidR="0032584B">
        <w:t>, “</w:t>
      </w:r>
      <w:r w:rsidR="00884A44" w:rsidRPr="00884A44">
        <w:t>TR 38.753 Skeleton</w:t>
      </w:r>
      <w:r w:rsidR="00884A44">
        <w:t>”, Nokia, Ericsson, Qualcomm, RAN4#112-bis, Hefei, October 2024</w:t>
      </w:r>
      <w:bookmarkEnd w:id="16"/>
    </w:p>
    <w:p w14:paraId="55A17EAE" w14:textId="77777777" w:rsidR="00E43BF9" w:rsidRPr="0077545B" w:rsidRDefault="00E43BF9" w:rsidP="00E43BF9">
      <w:pPr>
        <w:ind w:right="-22"/>
      </w:pPr>
    </w:p>
    <w:sectPr w:rsidR="00E43BF9" w:rsidRPr="0077545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8EDCB" w14:textId="77777777" w:rsidR="00403573" w:rsidRDefault="00403573" w:rsidP="00001C9B">
      <w:pPr>
        <w:spacing w:after="0" w:line="240" w:lineRule="auto"/>
      </w:pPr>
      <w:r>
        <w:separator/>
      </w:r>
    </w:p>
  </w:endnote>
  <w:endnote w:type="continuationSeparator" w:id="0">
    <w:p w14:paraId="1A7A8F14" w14:textId="77777777" w:rsidR="00403573" w:rsidRDefault="00403573" w:rsidP="00001C9B">
      <w:pPr>
        <w:spacing w:after="0" w:line="240" w:lineRule="auto"/>
      </w:pPr>
      <w:r>
        <w:continuationSeparator/>
      </w:r>
    </w:p>
  </w:endnote>
  <w:endnote w:type="continuationNotice" w:id="1">
    <w:p w14:paraId="3E7494E6" w14:textId="77777777" w:rsidR="00403573" w:rsidRDefault="004035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5A50A" w14:textId="77777777" w:rsidR="00403573" w:rsidRDefault="00403573" w:rsidP="00001C9B">
      <w:pPr>
        <w:spacing w:after="0" w:line="240" w:lineRule="auto"/>
      </w:pPr>
      <w:r>
        <w:separator/>
      </w:r>
    </w:p>
  </w:footnote>
  <w:footnote w:type="continuationSeparator" w:id="0">
    <w:p w14:paraId="76A6404E" w14:textId="77777777" w:rsidR="00403573" w:rsidRDefault="00403573" w:rsidP="00001C9B">
      <w:pPr>
        <w:spacing w:after="0" w:line="240" w:lineRule="auto"/>
      </w:pPr>
      <w:r>
        <w:continuationSeparator/>
      </w:r>
    </w:p>
  </w:footnote>
  <w:footnote w:type="continuationNotice" w:id="1">
    <w:p w14:paraId="3FC5D520" w14:textId="77777777" w:rsidR="00403573" w:rsidRDefault="0040357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5"/>
  </w:num>
  <w:num w:numId="28" w16cid:durableId="2015915164">
    <w:abstractNumId w:val="22"/>
    <w:lvlOverride w:ilvl="0">
      <w:startOverride w:val="1"/>
    </w:lvlOverride>
  </w:num>
  <w:num w:numId="29" w16cid:durableId="218975068">
    <w:abstractNumId w:val="10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8"/>
  </w:num>
  <w:num w:numId="34" w16cid:durableId="974673944">
    <w:abstractNumId w:val="21"/>
  </w:num>
  <w:num w:numId="35" w16cid:durableId="541555307">
    <w:abstractNumId w:val="5"/>
  </w:num>
  <w:num w:numId="36" w16cid:durableId="5748969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51EF"/>
    <w:rsid w:val="000239F5"/>
    <w:rsid w:val="000258B6"/>
    <w:rsid w:val="000370DD"/>
    <w:rsid w:val="000445B2"/>
    <w:rsid w:val="0004621C"/>
    <w:rsid w:val="000512B0"/>
    <w:rsid w:val="00071A6A"/>
    <w:rsid w:val="00072CCA"/>
    <w:rsid w:val="0008612A"/>
    <w:rsid w:val="00090E18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106416"/>
    <w:rsid w:val="00110481"/>
    <w:rsid w:val="001127C9"/>
    <w:rsid w:val="00114498"/>
    <w:rsid w:val="00115B88"/>
    <w:rsid w:val="00126024"/>
    <w:rsid w:val="00132F6A"/>
    <w:rsid w:val="00133913"/>
    <w:rsid w:val="00140221"/>
    <w:rsid w:val="00143341"/>
    <w:rsid w:val="00151DAD"/>
    <w:rsid w:val="00152266"/>
    <w:rsid w:val="001565A2"/>
    <w:rsid w:val="001642FC"/>
    <w:rsid w:val="0016496B"/>
    <w:rsid w:val="001743E2"/>
    <w:rsid w:val="001745F8"/>
    <w:rsid w:val="00174775"/>
    <w:rsid w:val="00174EF9"/>
    <w:rsid w:val="00175799"/>
    <w:rsid w:val="00177EF2"/>
    <w:rsid w:val="0018204C"/>
    <w:rsid w:val="001838CF"/>
    <w:rsid w:val="001868EE"/>
    <w:rsid w:val="001A3BA4"/>
    <w:rsid w:val="001A6D1F"/>
    <w:rsid w:val="001B1EA8"/>
    <w:rsid w:val="001C16D1"/>
    <w:rsid w:val="001D57CD"/>
    <w:rsid w:val="001E30F6"/>
    <w:rsid w:val="001E7E6E"/>
    <w:rsid w:val="001F6BE7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7FA3"/>
    <w:rsid w:val="00263FDA"/>
    <w:rsid w:val="00265731"/>
    <w:rsid w:val="002742AF"/>
    <w:rsid w:val="00277B56"/>
    <w:rsid w:val="00282A74"/>
    <w:rsid w:val="0028381E"/>
    <w:rsid w:val="002849D4"/>
    <w:rsid w:val="00291D48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4C55"/>
    <w:rsid w:val="002E4F3A"/>
    <w:rsid w:val="002E564F"/>
    <w:rsid w:val="002E6DED"/>
    <w:rsid w:val="002F1576"/>
    <w:rsid w:val="002F35B4"/>
    <w:rsid w:val="00300956"/>
    <w:rsid w:val="0030766E"/>
    <w:rsid w:val="0031216B"/>
    <w:rsid w:val="00313376"/>
    <w:rsid w:val="00317187"/>
    <w:rsid w:val="00321B13"/>
    <w:rsid w:val="0032499A"/>
    <w:rsid w:val="0032584B"/>
    <w:rsid w:val="00330FBB"/>
    <w:rsid w:val="003341F7"/>
    <w:rsid w:val="0033694B"/>
    <w:rsid w:val="00347FEC"/>
    <w:rsid w:val="003508C5"/>
    <w:rsid w:val="003509DF"/>
    <w:rsid w:val="00356F45"/>
    <w:rsid w:val="00357942"/>
    <w:rsid w:val="0036086F"/>
    <w:rsid w:val="0036417B"/>
    <w:rsid w:val="00366B74"/>
    <w:rsid w:val="00381F95"/>
    <w:rsid w:val="00384C22"/>
    <w:rsid w:val="00396CD6"/>
    <w:rsid w:val="003A710A"/>
    <w:rsid w:val="003A78D4"/>
    <w:rsid w:val="003B659E"/>
    <w:rsid w:val="003C275E"/>
    <w:rsid w:val="003C37AF"/>
    <w:rsid w:val="003C4FDE"/>
    <w:rsid w:val="003C6107"/>
    <w:rsid w:val="003E58DF"/>
    <w:rsid w:val="00403573"/>
    <w:rsid w:val="00404C4C"/>
    <w:rsid w:val="004126D1"/>
    <w:rsid w:val="0041423F"/>
    <w:rsid w:val="00414F81"/>
    <w:rsid w:val="00436A0F"/>
    <w:rsid w:val="00437150"/>
    <w:rsid w:val="0043750A"/>
    <w:rsid w:val="004412D6"/>
    <w:rsid w:val="00442E07"/>
    <w:rsid w:val="00447577"/>
    <w:rsid w:val="004628D7"/>
    <w:rsid w:val="004732E9"/>
    <w:rsid w:val="00484937"/>
    <w:rsid w:val="004854BB"/>
    <w:rsid w:val="00491B43"/>
    <w:rsid w:val="004923B6"/>
    <w:rsid w:val="00494493"/>
    <w:rsid w:val="00496606"/>
    <w:rsid w:val="004B3513"/>
    <w:rsid w:val="004C4B2D"/>
    <w:rsid w:val="004E5E66"/>
    <w:rsid w:val="004E7ADB"/>
    <w:rsid w:val="004F0BD0"/>
    <w:rsid w:val="00503B4D"/>
    <w:rsid w:val="00504EE9"/>
    <w:rsid w:val="00514686"/>
    <w:rsid w:val="00514E4F"/>
    <w:rsid w:val="00520EB9"/>
    <w:rsid w:val="00521360"/>
    <w:rsid w:val="00521576"/>
    <w:rsid w:val="005250E6"/>
    <w:rsid w:val="00542D23"/>
    <w:rsid w:val="0054442C"/>
    <w:rsid w:val="005458CA"/>
    <w:rsid w:val="00550285"/>
    <w:rsid w:val="00562492"/>
    <w:rsid w:val="005723BD"/>
    <w:rsid w:val="00572A20"/>
    <w:rsid w:val="00576D09"/>
    <w:rsid w:val="005836F8"/>
    <w:rsid w:val="005844E4"/>
    <w:rsid w:val="005918FA"/>
    <w:rsid w:val="0059203C"/>
    <w:rsid w:val="00592A86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37981"/>
    <w:rsid w:val="00641759"/>
    <w:rsid w:val="00664950"/>
    <w:rsid w:val="00681857"/>
    <w:rsid w:val="00681F58"/>
    <w:rsid w:val="00683220"/>
    <w:rsid w:val="00687FA0"/>
    <w:rsid w:val="00690BA8"/>
    <w:rsid w:val="006A008A"/>
    <w:rsid w:val="006A3C11"/>
    <w:rsid w:val="006B1CAA"/>
    <w:rsid w:val="006B3303"/>
    <w:rsid w:val="006B7010"/>
    <w:rsid w:val="006C3095"/>
    <w:rsid w:val="006E1151"/>
    <w:rsid w:val="006E30B4"/>
    <w:rsid w:val="006E6311"/>
    <w:rsid w:val="006E6B0E"/>
    <w:rsid w:val="00705772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5D71"/>
    <w:rsid w:val="00761F99"/>
    <w:rsid w:val="007626B7"/>
    <w:rsid w:val="007752C7"/>
    <w:rsid w:val="0077545B"/>
    <w:rsid w:val="0078212B"/>
    <w:rsid w:val="00784DF6"/>
    <w:rsid w:val="00785232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701A"/>
    <w:rsid w:val="00841BCD"/>
    <w:rsid w:val="00843B1A"/>
    <w:rsid w:val="00847264"/>
    <w:rsid w:val="00851A8E"/>
    <w:rsid w:val="0085365B"/>
    <w:rsid w:val="00877661"/>
    <w:rsid w:val="008826C1"/>
    <w:rsid w:val="00883DFD"/>
    <w:rsid w:val="00884A44"/>
    <w:rsid w:val="00884DE7"/>
    <w:rsid w:val="00884E9E"/>
    <w:rsid w:val="0089210C"/>
    <w:rsid w:val="00893D2E"/>
    <w:rsid w:val="00895F01"/>
    <w:rsid w:val="008A1BF7"/>
    <w:rsid w:val="008A322F"/>
    <w:rsid w:val="008A5B0E"/>
    <w:rsid w:val="008B0961"/>
    <w:rsid w:val="008B4E55"/>
    <w:rsid w:val="008B7EAE"/>
    <w:rsid w:val="008C39F7"/>
    <w:rsid w:val="0090091A"/>
    <w:rsid w:val="0090340E"/>
    <w:rsid w:val="009042BD"/>
    <w:rsid w:val="00904FE4"/>
    <w:rsid w:val="00905710"/>
    <w:rsid w:val="009060ED"/>
    <w:rsid w:val="0091623C"/>
    <w:rsid w:val="00924200"/>
    <w:rsid w:val="00927740"/>
    <w:rsid w:val="00936159"/>
    <w:rsid w:val="0096564A"/>
    <w:rsid w:val="00977E1D"/>
    <w:rsid w:val="00982DD5"/>
    <w:rsid w:val="00985079"/>
    <w:rsid w:val="0099634C"/>
    <w:rsid w:val="009B0573"/>
    <w:rsid w:val="009B7B4B"/>
    <w:rsid w:val="009B7C21"/>
    <w:rsid w:val="009D45AD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0F5B"/>
    <w:rsid w:val="00A42B86"/>
    <w:rsid w:val="00A4355E"/>
    <w:rsid w:val="00A43EF2"/>
    <w:rsid w:val="00A520D9"/>
    <w:rsid w:val="00A55328"/>
    <w:rsid w:val="00A64DA0"/>
    <w:rsid w:val="00A72C2D"/>
    <w:rsid w:val="00A92BCD"/>
    <w:rsid w:val="00A971D2"/>
    <w:rsid w:val="00AA024C"/>
    <w:rsid w:val="00AA1B0E"/>
    <w:rsid w:val="00AA47B6"/>
    <w:rsid w:val="00AA78DF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31CF8"/>
    <w:rsid w:val="00B40411"/>
    <w:rsid w:val="00B408B6"/>
    <w:rsid w:val="00B418E2"/>
    <w:rsid w:val="00B46A83"/>
    <w:rsid w:val="00B542DA"/>
    <w:rsid w:val="00B55115"/>
    <w:rsid w:val="00B57827"/>
    <w:rsid w:val="00B61508"/>
    <w:rsid w:val="00B66FD2"/>
    <w:rsid w:val="00B73862"/>
    <w:rsid w:val="00B73F43"/>
    <w:rsid w:val="00B75BBF"/>
    <w:rsid w:val="00B81CDC"/>
    <w:rsid w:val="00B97D3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E07E7"/>
    <w:rsid w:val="00BE0AF6"/>
    <w:rsid w:val="00BE1F03"/>
    <w:rsid w:val="00BE58A7"/>
    <w:rsid w:val="00BF2127"/>
    <w:rsid w:val="00BF2218"/>
    <w:rsid w:val="00C02987"/>
    <w:rsid w:val="00C0426B"/>
    <w:rsid w:val="00C045DF"/>
    <w:rsid w:val="00C203E2"/>
    <w:rsid w:val="00C26D43"/>
    <w:rsid w:val="00C35173"/>
    <w:rsid w:val="00C42730"/>
    <w:rsid w:val="00C46548"/>
    <w:rsid w:val="00C50E1B"/>
    <w:rsid w:val="00C574D5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7541"/>
    <w:rsid w:val="00CD7492"/>
    <w:rsid w:val="00CD79F1"/>
    <w:rsid w:val="00CE13B6"/>
    <w:rsid w:val="00CE2034"/>
    <w:rsid w:val="00CE3A6B"/>
    <w:rsid w:val="00D00211"/>
    <w:rsid w:val="00D006D1"/>
    <w:rsid w:val="00D025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FCD"/>
    <w:rsid w:val="00DC67B9"/>
    <w:rsid w:val="00DC7A13"/>
    <w:rsid w:val="00DE3016"/>
    <w:rsid w:val="00DE6AC5"/>
    <w:rsid w:val="00DE7064"/>
    <w:rsid w:val="00DF2997"/>
    <w:rsid w:val="00DF7EA4"/>
    <w:rsid w:val="00E10BC4"/>
    <w:rsid w:val="00E1240F"/>
    <w:rsid w:val="00E1415D"/>
    <w:rsid w:val="00E213BD"/>
    <w:rsid w:val="00E238BF"/>
    <w:rsid w:val="00E323E9"/>
    <w:rsid w:val="00E32FB6"/>
    <w:rsid w:val="00E34018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96CDD"/>
    <w:rsid w:val="00EA13B2"/>
    <w:rsid w:val="00EA2311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5C92"/>
    <w:rsid w:val="00F1362C"/>
    <w:rsid w:val="00F414F1"/>
    <w:rsid w:val="00F4511D"/>
    <w:rsid w:val="00F508B8"/>
    <w:rsid w:val="00F63301"/>
    <w:rsid w:val="00F72CB1"/>
    <w:rsid w:val="00F8215E"/>
    <w:rsid w:val="00F824F5"/>
    <w:rsid w:val="00F87D16"/>
    <w:rsid w:val="00F90FAB"/>
    <w:rsid w:val="00F9374D"/>
    <w:rsid w:val="00F954FF"/>
    <w:rsid w:val="00FA70ED"/>
    <w:rsid w:val="00FC29B9"/>
    <w:rsid w:val="00FC32BE"/>
    <w:rsid w:val="00FC6197"/>
    <w:rsid w:val="00FC6FD3"/>
    <w:rsid w:val="00FC783D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RBI5PAMIO524-1616901215-32022</_dlc_DocId>
    <HideFromDelve xmlns="71c5aaf6-e6ce-465b-b873-5148d2a4c105">false</HideFromDelve>
    <_dlc_DocIdUrl xmlns="71c5aaf6-e6ce-465b-b873-5148d2a4c105">
      <Url>https://nokia.sharepoint.com/sites/gxp/_layouts/15/DocIdRedir.aspx?ID=RBI5PAMIO524-1616901215-32022</Url>
      <Description>RBI5PAMIO524-1616901215-32022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97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27</cp:revision>
  <dcterms:created xsi:type="dcterms:W3CDTF">2024-11-05T11:18:00Z</dcterms:created>
  <dcterms:modified xsi:type="dcterms:W3CDTF">2024-11-06T17:43:00Z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63bb569c-3608-4e9d-892f-26aa3248bb5c</vt:lpwstr>
  </property>
</Properties>
</file>